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A35" w:rsidRDefault="00165A35" w:rsidP="00BD0861">
      <w:bookmarkStart w:id="0" w:name="_GoBack"/>
      <w:bookmarkEnd w:id="0"/>
    </w:p>
    <w:p w:rsidR="00165A35" w:rsidRPr="00C20C6A" w:rsidRDefault="00165A35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165A35" w:rsidRPr="00F52C5D" w:rsidRDefault="00165A35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165A35" w:rsidRPr="00F52C5D" w:rsidRDefault="00165A35" w:rsidP="00BD0861">
      <w:pPr>
        <w:jc w:val="center"/>
        <w:rPr>
          <w:szCs w:val="28"/>
        </w:rPr>
      </w:pPr>
      <w:r>
        <w:rPr>
          <w:szCs w:val="28"/>
          <w:u w:val="single"/>
        </w:rPr>
        <w:t xml:space="preserve"> Рязанцевой Людмилы Васильевны,</w:t>
      </w:r>
    </w:p>
    <w:p w:rsidR="00165A35" w:rsidRPr="00F52C5D" w:rsidRDefault="00165A35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65A35" w:rsidRDefault="00165A35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165A35" w:rsidRPr="00F52C5D" w:rsidRDefault="00165A35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65A35" w:rsidRDefault="00165A35" w:rsidP="00132C43">
      <w:pPr>
        <w:pStyle w:val="Heading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165A35" w:rsidRDefault="00165A35" w:rsidP="00132C43">
      <w:pPr>
        <w:pStyle w:val="Heading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165A35" w:rsidRPr="00132C43" w:rsidRDefault="00165A35" w:rsidP="00C20C6A">
      <w:pPr>
        <w:pStyle w:val="Heading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65A35" w:rsidRDefault="00165A35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65A35" w:rsidTr="00BD0861">
        <w:tc>
          <w:tcPr>
            <w:tcW w:w="3369" w:type="dxa"/>
          </w:tcPr>
          <w:p w:rsidR="00165A35" w:rsidRPr="006F1B5C" w:rsidRDefault="00165A35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>
              <w:rPr>
                <w:sz w:val="24"/>
                <w:szCs w:val="24"/>
              </w:rPr>
              <w:t>руководителю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вании</w:t>
            </w:r>
          </w:p>
          <w:p w:rsidR="00165A35" w:rsidRPr="006F1B5C" w:rsidRDefault="00165A35" w:rsidP="00BD0861">
            <w:pPr>
              <w:rPr>
                <w:sz w:val="24"/>
                <w:szCs w:val="24"/>
              </w:rPr>
            </w:pPr>
          </w:p>
          <w:p w:rsidR="00165A35" w:rsidRPr="00C20C6A" w:rsidRDefault="00165A35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165A35" w:rsidRPr="00C20C6A" w:rsidRDefault="00165A35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65A35" w:rsidRPr="00C20C6A" w:rsidRDefault="00165A35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165A35" w:rsidRPr="00C20C6A" w:rsidRDefault="00165A35" w:rsidP="00BD0861">
            <w:pPr>
              <w:rPr>
                <w:sz w:val="24"/>
                <w:szCs w:val="24"/>
              </w:rPr>
            </w:pPr>
          </w:p>
          <w:p w:rsidR="00165A35" w:rsidRPr="006F1B5C" w:rsidRDefault="00165A35" w:rsidP="00BD0861">
            <w:pPr>
              <w:rPr>
                <w:sz w:val="24"/>
                <w:szCs w:val="24"/>
              </w:rPr>
            </w:pPr>
          </w:p>
          <w:p w:rsidR="00165A35" w:rsidRDefault="00165A35" w:rsidP="00BD0861">
            <w:pPr>
              <w:jc w:val="center"/>
            </w:pPr>
          </w:p>
        </w:tc>
        <w:tc>
          <w:tcPr>
            <w:tcW w:w="3118" w:type="dxa"/>
          </w:tcPr>
          <w:p w:rsidR="00165A35" w:rsidRPr="006F1B5C" w:rsidRDefault="00165A35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>
              <w:rPr>
                <w:sz w:val="24"/>
                <w:szCs w:val="24"/>
              </w:rPr>
              <w:t>рук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Новоп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ге (супругу)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</w:t>
            </w:r>
          </w:p>
          <w:p w:rsidR="00165A35" w:rsidRPr="006F1B5C" w:rsidRDefault="00165A35" w:rsidP="002A7952">
            <w:pPr>
              <w:jc w:val="center"/>
              <w:rPr>
                <w:sz w:val="24"/>
                <w:szCs w:val="24"/>
              </w:rPr>
            </w:pPr>
          </w:p>
          <w:p w:rsidR="00165A35" w:rsidRPr="006F1B5C" w:rsidRDefault="00165A35" w:rsidP="002A7952">
            <w:pPr>
              <w:jc w:val="center"/>
              <w:rPr>
                <w:sz w:val="24"/>
                <w:szCs w:val="24"/>
              </w:rPr>
            </w:pPr>
          </w:p>
          <w:p w:rsidR="00165A35" w:rsidRPr="00C20C6A" w:rsidRDefault="00165A35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65A35" w:rsidRPr="006F1B5C" w:rsidRDefault="00165A35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>
              <w:rPr>
                <w:sz w:val="24"/>
                <w:szCs w:val="24"/>
              </w:rPr>
              <w:t>руководителя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Новопокровский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165A35" w:rsidRPr="006F1B5C" w:rsidRDefault="00165A35" w:rsidP="002A7952">
            <w:pPr>
              <w:jc w:val="center"/>
              <w:rPr>
                <w:sz w:val="24"/>
                <w:szCs w:val="24"/>
              </w:rPr>
            </w:pPr>
          </w:p>
          <w:p w:rsidR="00165A35" w:rsidRDefault="00165A35" w:rsidP="002A7952">
            <w:pPr>
              <w:jc w:val="center"/>
              <w:rPr>
                <w:sz w:val="24"/>
                <w:szCs w:val="24"/>
              </w:rPr>
            </w:pPr>
          </w:p>
          <w:p w:rsidR="00165A35" w:rsidRDefault="00165A35" w:rsidP="002A7952">
            <w:pPr>
              <w:jc w:val="center"/>
              <w:rPr>
                <w:sz w:val="24"/>
                <w:szCs w:val="24"/>
              </w:rPr>
            </w:pPr>
          </w:p>
          <w:p w:rsidR="00165A35" w:rsidRDefault="00165A35" w:rsidP="002A7952">
            <w:pPr>
              <w:jc w:val="center"/>
              <w:rPr>
                <w:sz w:val="24"/>
                <w:szCs w:val="24"/>
              </w:rPr>
            </w:pPr>
          </w:p>
          <w:p w:rsidR="00165A35" w:rsidRPr="00C20C6A" w:rsidRDefault="00165A35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65A35" w:rsidTr="00BD0861">
        <w:tc>
          <w:tcPr>
            <w:tcW w:w="3369" w:type="dxa"/>
          </w:tcPr>
          <w:p w:rsidR="00165A35" w:rsidRDefault="00165A35" w:rsidP="00BD0861">
            <w:r>
              <w:t>Земельный пай сельхо</w:t>
            </w:r>
            <w:r>
              <w:t>з</w:t>
            </w:r>
            <w:r>
              <w:t>назначения 78 000 кв м Россия</w:t>
            </w:r>
          </w:p>
          <w:p w:rsidR="00165A35" w:rsidRDefault="00165A35" w:rsidP="009F7A64"/>
          <w:p w:rsidR="00165A35" w:rsidRDefault="00165A35" w:rsidP="00BD0861">
            <w:r>
              <w:t>Квартира 34,4кв.м,Россия</w:t>
            </w:r>
          </w:p>
          <w:p w:rsidR="00165A35" w:rsidRDefault="00165A35" w:rsidP="009F7A64">
            <w:r>
              <w:t>безвозмездное пользов</w:t>
            </w:r>
            <w:r>
              <w:t>а</w:t>
            </w:r>
            <w:r>
              <w:t>ние</w:t>
            </w:r>
          </w:p>
        </w:tc>
        <w:tc>
          <w:tcPr>
            <w:tcW w:w="3118" w:type="dxa"/>
          </w:tcPr>
          <w:p w:rsidR="00165A35" w:rsidRDefault="00165A35" w:rsidP="0067239B">
            <w:r>
              <w:t>Трактор Беларус  МТЗ 82</w:t>
            </w:r>
          </w:p>
          <w:p w:rsidR="00165A35" w:rsidRDefault="00165A35" w:rsidP="0067239B"/>
          <w:p w:rsidR="00165A35" w:rsidRDefault="00165A35" w:rsidP="00FC3A28"/>
        </w:tc>
        <w:tc>
          <w:tcPr>
            <w:tcW w:w="3083" w:type="dxa"/>
          </w:tcPr>
          <w:p w:rsidR="00165A35" w:rsidRDefault="00165A35" w:rsidP="004A45AE">
            <w:pPr>
              <w:jc w:val="center"/>
            </w:pPr>
            <w:r>
              <w:t>1 075 455</w:t>
            </w:r>
          </w:p>
          <w:p w:rsidR="00165A35" w:rsidRDefault="00165A35" w:rsidP="004A45AE">
            <w:pPr>
              <w:jc w:val="center"/>
            </w:pPr>
          </w:p>
          <w:p w:rsidR="00165A35" w:rsidRDefault="00165A35" w:rsidP="004A45AE">
            <w:pPr>
              <w:jc w:val="center"/>
            </w:pPr>
          </w:p>
        </w:tc>
      </w:tr>
      <w:tr w:rsidR="00165A35" w:rsidTr="00C019C5">
        <w:tc>
          <w:tcPr>
            <w:tcW w:w="9570" w:type="dxa"/>
            <w:gridSpan w:val="3"/>
          </w:tcPr>
          <w:p w:rsidR="00165A35" w:rsidRDefault="00165A35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65A35" w:rsidRDefault="00165A35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5A35" w:rsidRPr="00EA5E00" w:rsidRDefault="00165A35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_______________не имею_____________________________</w:t>
            </w:r>
          </w:p>
          <w:p w:rsidR="00165A35" w:rsidRDefault="00165A35" w:rsidP="004A45AE">
            <w:pPr>
              <w:jc w:val="center"/>
            </w:pPr>
          </w:p>
        </w:tc>
      </w:tr>
    </w:tbl>
    <w:p w:rsidR="00165A35" w:rsidRPr="00132C43" w:rsidRDefault="00165A35" w:rsidP="00FC3A28">
      <w:pPr>
        <w:pStyle w:val="Heading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Супруг</w:t>
      </w:r>
    </w:p>
    <w:p w:rsidR="00165A35" w:rsidRDefault="00165A35" w:rsidP="00FC3A2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65A35" w:rsidTr="006E687B">
        <w:tc>
          <w:tcPr>
            <w:tcW w:w="3369" w:type="dxa"/>
          </w:tcPr>
          <w:p w:rsidR="00165A35" w:rsidRPr="006F1B5C" w:rsidRDefault="00165A35" w:rsidP="006E6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>
              <w:rPr>
                <w:sz w:val="24"/>
                <w:szCs w:val="24"/>
              </w:rPr>
              <w:t>руководителю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</w:t>
            </w:r>
            <w:r w:rsidRPr="00C33A9F">
              <w:rPr>
                <w:sz w:val="24"/>
                <w:szCs w:val="24"/>
                <w:u w:val="single"/>
              </w:rPr>
              <w:t>супругу</w:t>
            </w:r>
            <w:r w:rsidRPr="006F1B5C">
              <w:rPr>
                <w:sz w:val="24"/>
                <w:szCs w:val="24"/>
              </w:rPr>
              <w:t>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165A35" w:rsidRPr="006F1B5C" w:rsidRDefault="00165A35" w:rsidP="006E687B">
            <w:pPr>
              <w:rPr>
                <w:sz w:val="24"/>
                <w:szCs w:val="24"/>
              </w:rPr>
            </w:pPr>
          </w:p>
          <w:p w:rsidR="00165A35" w:rsidRPr="00C20C6A" w:rsidRDefault="00165A35" w:rsidP="006E687B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165A35" w:rsidRPr="00C20C6A" w:rsidRDefault="00165A35" w:rsidP="006E687B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65A35" w:rsidRPr="006F1B5C" w:rsidRDefault="00165A35" w:rsidP="00C33A9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165A35" w:rsidRDefault="00165A35" w:rsidP="006E687B">
            <w:pPr>
              <w:jc w:val="center"/>
            </w:pPr>
          </w:p>
        </w:tc>
        <w:tc>
          <w:tcPr>
            <w:tcW w:w="3118" w:type="dxa"/>
          </w:tcPr>
          <w:p w:rsidR="00165A35" w:rsidRPr="006F1B5C" w:rsidRDefault="00165A35" w:rsidP="006E6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>
              <w:rPr>
                <w:sz w:val="24"/>
                <w:szCs w:val="24"/>
              </w:rPr>
              <w:t>рук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Новоп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ге (</w:t>
            </w:r>
            <w:r w:rsidRPr="00C33A9F">
              <w:rPr>
                <w:sz w:val="24"/>
                <w:szCs w:val="24"/>
                <w:u w:val="single"/>
              </w:rPr>
              <w:t>супругу</w:t>
            </w:r>
            <w:r w:rsidRPr="006F1B5C">
              <w:rPr>
                <w:sz w:val="24"/>
                <w:szCs w:val="24"/>
              </w:rPr>
              <w:t>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</w:t>
            </w:r>
          </w:p>
          <w:p w:rsidR="00165A35" w:rsidRPr="006F1B5C" w:rsidRDefault="00165A35" w:rsidP="006E687B">
            <w:pPr>
              <w:jc w:val="center"/>
              <w:rPr>
                <w:sz w:val="24"/>
                <w:szCs w:val="24"/>
              </w:rPr>
            </w:pPr>
          </w:p>
          <w:p w:rsidR="00165A35" w:rsidRPr="006F1B5C" w:rsidRDefault="00165A35" w:rsidP="006E687B">
            <w:pPr>
              <w:jc w:val="center"/>
              <w:rPr>
                <w:sz w:val="24"/>
                <w:szCs w:val="24"/>
              </w:rPr>
            </w:pPr>
          </w:p>
          <w:p w:rsidR="00165A35" w:rsidRPr="00C20C6A" w:rsidRDefault="00165A35" w:rsidP="006E687B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65A35" w:rsidRPr="006F1B5C" w:rsidRDefault="00165A35" w:rsidP="006E68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>
              <w:rPr>
                <w:sz w:val="24"/>
                <w:szCs w:val="24"/>
              </w:rPr>
              <w:t>руководителя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Новопокровский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</w:t>
            </w:r>
            <w:r w:rsidRPr="00C33A9F">
              <w:rPr>
                <w:sz w:val="24"/>
                <w:szCs w:val="24"/>
                <w:u w:val="single"/>
              </w:rPr>
              <w:t>супруга)</w:t>
            </w:r>
            <w:r w:rsidRPr="006F1B5C">
              <w:rPr>
                <w:sz w:val="24"/>
                <w:szCs w:val="24"/>
              </w:rPr>
              <w:t xml:space="preserve">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165A35" w:rsidRPr="006F1B5C" w:rsidRDefault="00165A35" w:rsidP="006E687B">
            <w:pPr>
              <w:jc w:val="center"/>
              <w:rPr>
                <w:sz w:val="24"/>
                <w:szCs w:val="24"/>
              </w:rPr>
            </w:pPr>
          </w:p>
          <w:p w:rsidR="00165A35" w:rsidRDefault="00165A35" w:rsidP="006E687B">
            <w:pPr>
              <w:jc w:val="center"/>
              <w:rPr>
                <w:sz w:val="24"/>
                <w:szCs w:val="24"/>
              </w:rPr>
            </w:pPr>
          </w:p>
          <w:p w:rsidR="00165A35" w:rsidRDefault="00165A35" w:rsidP="006E687B">
            <w:pPr>
              <w:jc w:val="center"/>
              <w:rPr>
                <w:sz w:val="24"/>
                <w:szCs w:val="24"/>
              </w:rPr>
            </w:pPr>
          </w:p>
          <w:p w:rsidR="00165A35" w:rsidRDefault="00165A35" w:rsidP="006E687B">
            <w:pPr>
              <w:jc w:val="center"/>
              <w:rPr>
                <w:sz w:val="24"/>
                <w:szCs w:val="24"/>
              </w:rPr>
            </w:pPr>
          </w:p>
          <w:p w:rsidR="00165A35" w:rsidRPr="00C20C6A" w:rsidRDefault="00165A35" w:rsidP="006E687B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65A35" w:rsidTr="006E687B">
        <w:tc>
          <w:tcPr>
            <w:tcW w:w="3369" w:type="dxa"/>
          </w:tcPr>
          <w:p w:rsidR="00165A35" w:rsidRDefault="00165A35" w:rsidP="006E687B">
            <w:r>
              <w:t>Земельный пай сельхо</w:t>
            </w:r>
            <w:r>
              <w:t>з</w:t>
            </w:r>
            <w:r>
              <w:t>назначения 78 000 кв м,  Россия</w:t>
            </w:r>
          </w:p>
          <w:p w:rsidR="00165A35" w:rsidRDefault="00165A35" w:rsidP="006E687B"/>
          <w:p w:rsidR="00165A35" w:rsidRDefault="00165A35" w:rsidP="006E687B">
            <w:r>
              <w:t>Квартира 34,4кв.м,Россия</w:t>
            </w:r>
          </w:p>
          <w:p w:rsidR="00165A35" w:rsidRDefault="00165A35" w:rsidP="006E687B">
            <w:pPr>
              <w:jc w:val="center"/>
            </w:pPr>
          </w:p>
        </w:tc>
        <w:tc>
          <w:tcPr>
            <w:tcW w:w="3118" w:type="dxa"/>
          </w:tcPr>
          <w:p w:rsidR="00165A35" w:rsidRDefault="00165A35" w:rsidP="006E687B">
            <w:r>
              <w:t xml:space="preserve"> Легковой автомобил</w:t>
            </w:r>
            <w:r>
              <w:t>ь</w:t>
            </w:r>
            <w:r>
              <w:t>ВАЗ  2107</w:t>
            </w:r>
          </w:p>
          <w:p w:rsidR="00165A35" w:rsidRDefault="00165A35" w:rsidP="006E687B"/>
          <w:p w:rsidR="00165A35" w:rsidRDefault="00165A35" w:rsidP="006E687B">
            <w:r>
              <w:t xml:space="preserve">Легковой автомобиль </w:t>
            </w:r>
          </w:p>
          <w:p w:rsidR="00165A35" w:rsidRDefault="00165A35" w:rsidP="006E687B">
            <w:r>
              <w:t>ВАЗ 2114</w:t>
            </w:r>
          </w:p>
          <w:p w:rsidR="00165A35" w:rsidRDefault="00165A35" w:rsidP="006E687B"/>
        </w:tc>
        <w:tc>
          <w:tcPr>
            <w:tcW w:w="3083" w:type="dxa"/>
          </w:tcPr>
          <w:p w:rsidR="00165A35" w:rsidRDefault="00165A35" w:rsidP="006E687B">
            <w:pPr>
              <w:jc w:val="center"/>
            </w:pPr>
            <w:r>
              <w:t>396 311</w:t>
            </w:r>
          </w:p>
          <w:p w:rsidR="00165A35" w:rsidRDefault="00165A35" w:rsidP="006E687B">
            <w:pPr>
              <w:jc w:val="center"/>
            </w:pPr>
          </w:p>
        </w:tc>
      </w:tr>
      <w:tr w:rsidR="00165A35" w:rsidTr="006E687B">
        <w:tc>
          <w:tcPr>
            <w:tcW w:w="9570" w:type="dxa"/>
            <w:gridSpan w:val="3"/>
          </w:tcPr>
          <w:p w:rsidR="00165A35" w:rsidRDefault="00165A35" w:rsidP="006E68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65A35" w:rsidRDefault="00165A35" w:rsidP="006E687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5A35" w:rsidRPr="00EA5E00" w:rsidRDefault="00165A35" w:rsidP="006E687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_______________не имею_____________________________</w:t>
            </w:r>
          </w:p>
          <w:p w:rsidR="00165A35" w:rsidRDefault="00165A35" w:rsidP="006E687B">
            <w:pPr>
              <w:jc w:val="center"/>
            </w:pPr>
          </w:p>
        </w:tc>
      </w:tr>
    </w:tbl>
    <w:p w:rsidR="00165A35" w:rsidRDefault="00165A35" w:rsidP="00FF12CD"/>
    <w:sectPr w:rsidR="00165A35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A35" w:rsidRDefault="00165A35" w:rsidP="00A91B16">
      <w:r>
        <w:separator/>
      </w:r>
    </w:p>
  </w:endnote>
  <w:endnote w:type="continuationSeparator" w:id="0">
    <w:p w:rsidR="00165A35" w:rsidRDefault="00165A3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A35" w:rsidRDefault="00165A35" w:rsidP="00A91B16">
      <w:r>
        <w:separator/>
      </w:r>
    </w:p>
  </w:footnote>
  <w:footnote w:type="continuationSeparator" w:id="0">
    <w:p w:rsidR="00165A35" w:rsidRDefault="00165A3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716E7"/>
    <w:rsid w:val="000A3B3C"/>
    <w:rsid w:val="000B050B"/>
    <w:rsid w:val="0012110A"/>
    <w:rsid w:val="00127794"/>
    <w:rsid w:val="00132C43"/>
    <w:rsid w:val="00165A35"/>
    <w:rsid w:val="001B5627"/>
    <w:rsid w:val="00297BDC"/>
    <w:rsid w:val="002A7952"/>
    <w:rsid w:val="002D0B21"/>
    <w:rsid w:val="00392E65"/>
    <w:rsid w:val="003D567F"/>
    <w:rsid w:val="00471676"/>
    <w:rsid w:val="00475DBD"/>
    <w:rsid w:val="004A45AE"/>
    <w:rsid w:val="00573DAC"/>
    <w:rsid w:val="00606477"/>
    <w:rsid w:val="0067239B"/>
    <w:rsid w:val="006E687B"/>
    <w:rsid w:val="006F1B5C"/>
    <w:rsid w:val="007C7A11"/>
    <w:rsid w:val="0082734A"/>
    <w:rsid w:val="009A6BB1"/>
    <w:rsid w:val="009F7A64"/>
    <w:rsid w:val="00A91B16"/>
    <w:rsid w:val="00B64810"/>
    <w:rsid w:val="00BA20DF"/>
    <w:rsid w:val="00BC74C8"/>
    <w:rsid w:val="00BC7BF3"/>
    <w:rsid w:val="00BD0861"/>
    <w:rsid w:val="00C019C5"/>
    <w:rsid w:val="00C20C6A"/>
    <w:rsid w:val="00C33A9F"/>
    <w:rsid w:val="00C616AD"/>
    <w:rsid w:val="00CC2CA4"/>
    <w:rsid w:val="00EA5E00"/>
    <w:rsid w:val="00F10623"/>
    <w:rsid w:val="00F23524"/>
    <w:rsid w:val="00F52C5D"/>
    <w:rsid w:val="00FC3A28"/>
    <w:rsid w:val="00FC621A"/>
    <w:rsid w:val="00FF1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Header">
    <w:name w:val="header"/>
    <w:basedOn w:val="Normal"/>
    <w:link w:val="Head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1B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1B1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537</Words>
  <Characters>3067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User</cp:lastModifiedBy>
  <cp:revision>3</cp:revision>
  <cp:lastPrinted>2013-04-29T06:29:00Z</cp:lastPrinted>
  <dcterms:created xsi:type="dcterms:W3CDTF">2015-04-22T09:05:00Z</dcterms:created>
  <dcterms:modified xsi:type="dcterms:W3CDTF">2015-04-28T17:34:00Z</dcterms:modified>
</cp:coreProperties>
</file>